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0DE00" w14:textId="600FCB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>-</w:t>
      </w:r>
      <w:r w:rsidR="007F2390">
        <w:rPr>
          <w:b/>
          <w:noProof/>
          <w:sz w:val="24"/>
        </w:rPr>
        <w:t>SA</w:t>
      </w:r>
      <w:r w:rsidR="00213B7F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</w:t>
      </w:r>
      <w:r w:rsidR="006414C6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AC0836" w:rsidRPr="00AC0836">
        <w:rPr>
          <w:b/>
          <w:i/>
          <w:noProof/>
          <w:sz w:val="28"/>
        </w:rPr>
        <w:t>S2-2506855</w:t>
      </w:r>
    </w:p>
    <w:p w14:paraId="3FC1AD19" w14:textId="77777777" w:rsidR="007E1853" w:rsidRDefault="00F825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Gothenburg, Sweden,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6414C6">
        <w:rPr>
          <w:b/>
          <w:bCs/>
          <w:sz w:val="24"/>
          <w:szCs w:val="24"/>
        </w:rPr>
        <w:t>8</w:t>
      </w:r>
      <w:r w:rsidR="002F672C">
        <w:rPr>
          <w:b/>
          <w:bCs/>
          <w:sz w:val="24"/>
          <w:szCs w:val="24"/>
        </w:rPr>
        <w:t>-</w:t>
      </w:r>
      <w:r w:rsidR="006414C6">
        <w:rPr>
          <w:b/>
          <w:bCs/>
          <w:sz w:val="24"/>
          <w:szCs w:val="24"/>
        </w:rPr>
        <w:t>25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6414C6">
        <w:rPr>
          <w:b/>
          <w:bCs/>
          <w:sz w:val="24"/>
          <w:szCs w:val="24"/>
        </w:rPr>
        <w:t>08</w:t>
      </w:r>
      <w:r w:rsidR="002F672C">
        <w:rPr>
          <w:b/>
          <w:bCs/>
          <w:sz w:val="24"/>
          <w:szCs w:val="24"/>
        </w:rPr>
        <w:t>-</w:t>
      </w:r>
      <w:r w:rsidR="006414C6">
        <w:rPr>
          <w:b/>
          <w:bCs/>
          <w:sz w:val="24"/>
          <w:szCs w:val="24"/>
        </w:rPr>
        <w:t>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B15D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A5E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3CE5A1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57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184C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9FC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DFF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44BD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1A9BB4" w14:textId="70AAAB43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00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7D403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A8B75B" w14:textId="4B898076" w:rsidR="001E41F3" w:rsidRPr="00C66C47" w:rsidRDefault="00FE234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E234F">
              <w:rPr>
                <w:b/>
                <w:bCs/>
                <w:noProof/>
                <w:sz w:val="28"/>
                <w:szCs w:val="28"/>
              </w:rPr>
              <w:t>1506</w:t>
            </w:r>
          </w:p>
        </w:tc>
        <w:tc>
          <w:tcPr>
            <w:tcW w:w="709" w:type="dxa"/>
          </w:tcPr>
          <w:p w14:paraId="528EEE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699C0E" w14:textId="77777777" w:rsidR="001E41F3" w:rsidRPr="00410371" w:rsidRDefault="00C6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C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94A5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610C7" w14:textId="17192073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27003">
              <w:rPr>
                <w:b/>
                <w:noProof/>
                <w:sz w:val="28"/>
              </w:rPr>
              <w:t>3</w:t>
            </w:r>
            <w:r w:rsidR="00213B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E76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FFA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955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707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CC1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4CA1A0" w14:textId="77777777" w:rsidTr="00547111">
        <w:tc>
          <w:tcPr>
            <w:tcW w:w="9641" w:type="dxa"/>
            <w:gridSpan w:val="9"/>
          </w:tcPr>
          <w:p w14:paraId="74EF9C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E134A4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4ECE35BF" w14:textId="77777777" w:rsidTr="00490806">
        <w:tc>
          <w:tcPr>
            <w:tcW w:w="2835" w:type="dxa"/>
          </w:tcPr>
          <w:p w14:paraId="77AD5649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41F23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BB5BDB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BFA7BE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2ECEE" w14:textId="19698C4E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98362F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38D1B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90B17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B59BB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F0BFEB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6B81061A" w14:textId="77777777" w:rsidTr="00490806">
        <w:tc>
          <w:tcPr>
            <w:tcW w:w="9640" w:type="dxa"/>
            <w:gridSpan w:val="11"/>
          </w:tcPr>
          <w:p w14:paraId="49FF8AEA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BC2D197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3FE24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99E19" w14:textId="095CBD5F" w:rsidR="002F672C" w:rsidRDefault="00C21B2F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related to LS on AIML issues from CT3</w:t>
            </w:r>
          </w:p>
        </w:tc>
      </w:tr>
      <w:tr w:rsidR="002F672C" w14:paraId="594F0B89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BEF63A6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EB053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18F8FD9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87A6721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D32718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F672C" w14:paraId="3662B24A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B8E4049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452329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06533EF3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35E84E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E0283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D145D7E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2A29E35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9C3E5A" w14:textId="414BF101" w:rsidR="002F672C" w:rsidRDefault="00C21B2F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4C110080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D0771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2344D3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 w:rsidR="006414C6">
              <w:t>8</w:t>
            </w:r>
            <w:r>
              <w:t>-</w:t>
            </w:r>
            <w:r w:rsidR="006414C6">
              <w:t>14</w:t>
            </w:r>
          </w:p>
        </w:tc>
      </w:tr>
      <w:tr w:rsidR="002F672C" w14:paraId="53D0E879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21539AF1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BE62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9D89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5D71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971D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82FFD97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73399C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75CC5F" w14:textId="77777777" w:rsidR="002F672C" w:rsidRPr="002F4150" w:rsidRDefault="00936552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2E22EA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E5302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C3520F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F2390">
              <w:t>19</w:t>
            </w:r>
          </w:p>
        </w:tc>
      </w:tr>
      <w:tr w:rsidR="002F672C" w14:paraId="4720548B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05229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CD398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E7337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A6EEB4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04A91060" w14:textId="77777777" w:rsidTr="00490806">
        <w:tc>
          <w:tcPr>
            <w:tcW w:w="1843" w:type="dxa"/>
          </w:tcPr>
          <w:p w14:paraId="3E583A94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CC10B0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25E7656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5DD95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28B7F" w14:textId="6673BE4B" w:rsidR="002F672C" w:rsidRDefault="00527003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consumers to DCCF and MFAF:</w:t>
            </w:r>
            <w:r w:rsidRPr="00527003">
              <w:rPr>
                <w:noProof/>
              </w:rPr>
              <w:t xml:space="preserve"> SCP,NRF,UDM</w:t>
            </w:r>
            <w:r>
              <w:rPr>
                <w:noProof/>
              </w:rPr>
              <w:t xml:space="preserve"> due to signalling storm analytics</w:t>
            </w:r>
          </w:p>
        </w:tc>
      </w:tr>
      <w:tr w:rsidR="002F672C" w14:paraId="6FCBD13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E63A2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1260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7096ACE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56D63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26354" w14:textId="603B7945" w:rsidR="002F672C" w:rsidRDefault="00527003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527003">
              <w:rPr>
                <w:noProof/>
              </w:rPr>
              <w:t>SCP,NRF,UDM</w:t>
            </w:r>
            <w:r>
              <w:rPr>
                <w:noProof/>
              </w:rPr>
              <w:t xml:space="preserve"> as consumers to DCCF and MFAF:</w:t>
            </w:r>
            <w:r w:rsidRPr="00527003">
              <w:rPr>
                <w:noProof/>
              </w:rPr>
              <w:t xml:space="preserve"> </w:t>
            </w:r>
          </w:p>
        </w:tc>
      </w:tr>
      <w:tr w:rsidR="002F672C" w14:paraId="7DD2C1B4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319C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0E94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3BC771B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5DFFF8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17E06" w14:textId="5762BF57" w:rsidR="002F672C" w:rsidRDefault="00527003" w:rsidP="00490806">
            <w:pPr>
              <w:pStyle w:val="CRCoverPage"/>
              <w:spacing w:after="0"/>
              <w:ind w:left="100"/>
              <w:rPr>
                <w:noProof/>
              </w:rPr>
            </w:pPr>
            <w:r w:rsidRPr="00527003">
              <w:rPr>
                <w:noProof/>
              </w:rPr>
              <w:t>SCP,NRF,UDM</w:t>
            </w:r>
            <w:r>
              <w:rPr>
                <w:noProof/>
              </w:rPr>
              <w:t xml:space="preserve"> may not be able to consumer signalling storm analytics </w:t>
            </w:r>
          </w:p>
        </w:tc>
      </w:tr>
      <w:tr w:rsidR="002F672C" w14:paraId="035F4939" w14:textId="77777777" w:rsidTr="00490806">
        <w:tc>
          <w:tcPr>
            <w:tcW w:w="2694" w:type="dxa"/>
            <w:gridSpan w:val="2"/>
          </w:tcPr>
          <w:p w14:paraId="2032393A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CA27A2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1C38A75E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8BB3D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40175" w14:textId="0AE901B7" w:rsidR="002F672C" w:rsidRDefault="0090026C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8.1</w:t>
            </w:r>
            <w:r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9.1</w:t>
            </w:r>
          </w:p>
        </w:tc>
      </w:tr>
      <w:tr w:rsidR="002F672C" w14:paraId="6EE9776E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98E06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A63F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E1941E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7B777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6177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9FE649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24A20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F26BA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6F6E489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14EE0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B9DB3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DA9F3" w14:textId="2F6737A2" w:rsidR="002F672C" w:rsidRDefault="005F73A8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DCBE3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379A3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4E1EC6F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2C12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91DAF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89AE" w14:textId="25CDFB67" w:rsidR="002F672C" w:rsidRDefault="005F73A8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2C084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03570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00F5F596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454FE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FD4487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C7FB" w14:textId="6A3255B6" w:rsidR="002F672C" w:rsidRDefault="005F73A8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6D953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C29A2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4739500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B24C6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EC35B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46E944A0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BEF6F3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B825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162A61F5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A7827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E05BB2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720A63B0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CA08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69762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9F5605" w14:textId="77777777" w:rsidR="001E41F3" w:rsidRDefault="001E41F3">
      <w:pPr>
        <w:rPr>
          <w:noProof/>
        </w:rPr>
        <w:sectPr w:rsidR="001E41F3" w:rsidSect="0086557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B3B3B0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36FC5D7D" w14:textId="77777777" w:rsidR="00527003" w:rsidRPr="00F0713C" w:rsidRDefault="00527003" w:rsidP="00527003">
      <w:pPr>
        <w:pStyle w:val="Heading2"/>
        <w:rPr>
          <w:lang w:eastAsia="ja-JP"/>
        </w:rPr>
      </w:pPr>
      <w:bookmarkStart w:id="1" w:name="_Toc193706060"/>
      <w:r>
        <w:rPr>
          <w:lang w:eastAsia="ja-JP"/>
        </w:rPr>
        <w:t>8.1</w:t>
      </w:r>
      <w:r>
        <w:rPr>
          <w:lang w:eastAsia="ja-JP"/>
        </w:rPr>
        <w:tab/>
        <w:t>General</w:t>
      </w:r>
      <w:bookmarkEnd w:id="1"/>
    </w:p>
    <w:p w14:paraId="0A9B637F" w14:textId="77777777" w:rsidR="00527003" w:rsidRDefault="00527003" w:rsidP="00527003">
      <w:pPr>
        <w:rPr>
          <w:lang w:eastAsia="ja-JP"/>
        </w:rPr>
      </w:pPr>
      <w:r>
        <w:rPr>
          <w:lang w:eastAsia="ja-JP"/>
        </w:rPr>
        <w:t>Table 8.1-1 shows the DCCF services and DCCF service operations.</w:t>
      </w:r>
    </w:p>
    <w:p w14:paraId="0644C5DF" w14:textId="77777777" w:rsidR="00527003" w:rsidRDefault="00527003" w:rsidP="00527003">
      <w:pPr>
        <w:pStyle w:val="TH"/>
        <w:rPr>
          <w:lang w:eastAsia="ja-JP"/>
        </w:rPr>
      </w:pPr>
      <w:bookmarkStart w:id="2" w:name="_CRTable8_11"/>
      <w:r>
        <w:rPr>
          <w:lang w:eastAsia="ja-JP"/>
        </w:rPr>
        <w:t xml:space="preserve">Table </w:t>
      </w:r>
      <w:bookmarkEnd w:id="2"/>
      <w:r>
        <w:rPr>
          <w:lang w:eastAsia="ja-JP"/>
        </w:rPr>
        <w:t>8.1-1: NF services provided by DCCF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462"/>
        <w:gridCol w:w="1919"/>
        <w:gridCol w:w="1800"/>
      </w:tblGrid>
      <w:tr w:rsidR="00527003" w14:paraId="107FDE4F" w14:textId="77777777" w:rsidTr="00B37C9B">
        <w:tc>
          <w:tcPr>
            <w:tcW w:w="2448" w:type="dxa"/>
            <w:tcBorders>
              <w:bottom w:val="single" w:sz="4" w:space="0" w:color="auto"/>
            </w:tcBorders>
          </w:tcPr>
          <w:p w14:paraId="1767C179" w14:textId="77777777" w:rsidR="00527003" w:rsidRDefault="00527003" w:rsidP="00B37C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464" w:type="dxa"/>
          </w:tcPr>
          <w:p w14:paraId="0276010C" w14:textId="77777777" w:rsidR="00527003" w:rsidRDefault="00527003" w:rsidP="00B37C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0412E4C8" w14:textId="77777777" w:rsidR="00527003" w:rsidRDefault="00527003" w:rsidP="00B37C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800" w:type="dxa"/>
          </w:tcPr>
          <w:p w14:paraId="63DF81B5" w14:textId="77777777" w:rsidR="00527003" w:rsidRDefault="00527003" w:rsidP="00B37C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527003" w14:paraId="33FD9E86" w14:textId="77777777" w:rsidTr="00B37C9B">
        <w:tc>
          <w:tcPr>
            <w:tcW w:w="2448" w:type="dxa"/>
            <w:tcBorders>
              <w:bottom w:val="nil"/>
            </w:tcBorders>
          </w:tcPr>
          <w:p w14:paraId="14803B91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Ndccf_DataManagement</w:t>
            </w:r>
          </w:p>
        </w:tc>
        <w:tc>
          <w:tcPr>
            <w:tcW w:w="3464" w:type="dxa"/>
          </w:tcPr>
          <w:p w14:paraId="1679EC5D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</w:t>
            </w:r>
          </w:p>
        </w:tc>
        <w:tc>
          <w:tcPr>
            <w:tcW w:w="1919" w:type="dxa"/>
            <w:tcBorders>
              <w:bottom w:val="nil"/>
            </w:tcBorders>
          </w:tcPr>
          <w:p w14:paraId="5E6D7896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800" w:type="dxa"/>
          </w:tcPr>
          <w:p w14:paraId="28B7F34D" w14:textId="52051972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3" w:author="Ericsson-MH5" w:date="2025-06-09T14:52:00Z" w16du:dateUtc="2025-06-09T12:52:00Z">
              <w:r>
                <w:rPr>
                  <w:lang w:eastAsia="ja-JP"/>
                </w:rPr>
                <w:t xml:space="preserve">, </w:t>
              </w:r>
              <w:r w:rsidRPr="00527003">
                <w:rPr>
                  <w:noProof/>
                </w:rPr>
                <w:t>SCP,</w:t>
              </w:r>
              <w:r>
                <w:rPr>
                  <w:noProof/>
                </w:rPr>
                <w:t xml:space="preserve"> </w:t>
              </w:r>
              <w:r w:rsidRPr="00527003">
                <w:rPr>
                  <w:noProof/>
                </w:rPr>
                <w:t>NRF,</w:t>
              </w:r>
              <w:r>
                <w:rPr>
                  <w:noProof/>
                </w:rPr>
                <w:t xml:space="preserve"> </w:t>
              </w:r>
              <w:r w:rsidRPr="00527003">
                <w:rPr>
                  <w:noProof/>
                </w:rPr>
                <w:t>UDM</w:t>
              </w:r>
            </w:ins>
          </w:p>
        </w:tc>
      </w:tr>
      <w:tr w:rsidR="00527003" w14:paraId="5080FAFC" w14:textId="77777777" w:rsidTr="00B37C9B">
        <w:tc>
          <w:tcPr>
            <w:tcW w:w="2448" w:type="dxa"/>
            <w:tcBorders>
              <w:top w:val="nil"/>
              <w:bottom w:val="nil"/>
            </w:tcBorders>
          </w:tcPr>
          <w:p w14:paraId="23B75472" w14:textId="77777777" w:rsidR="00527003" w:rsidRDefault="00527003" w:rsidP="00B37C9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4B2F641E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Unsubscribe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7420B068" w14:textId="77777777" w:rsidR="00527003" w:rsidRDefault="00527003" w:rsidP="00B37C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1C79FF" w14:textId="15649D2C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4" w:author="Ericsson-MH5" w:date="2025-06-09T14:52:00Z" w16du:dateUtc="2025-06-09T12:52:00Z">
              <w:r>
                <w:rPr>
                  <w:lang w:eastAsia="ja-JP"/>
                </w:rPr>
                <w:t xml:space="preserve">, </w:t>
              </w:r>
              <w:r w:rsidRPr="00527003">
                <w:rPr>
                  <w:noProof/>
                </w:rPr>
                <w:t>SCP,</w:t>
              </w:r>
              <w:r>
                <w:rPr>
                  <w:noProof/>
                </w:rPr>
                <w:t xml:space="preserve"> </w:t>
              </w:r>
              <w:r w:rsidRPr="00527003">
                <w:rPr>
                  <w:noProof/>
                </w:rPr>
                <w:t>NRF,</w:t>
              </w:r>
              <w:r>
                <w:rPr>
                  <w:noProof/>
                </w:rPr>
                <w:t xml:space="preserve"> </w:t>
              </w:r>
              <w:r w:rsidRPr="00527003">
                <w:rPr>
                  <w:noProof/>
                </w:rPr>
                <w:t>UDM</w:t>
              </w:r>
            </w:ins>
          </w:p>
        </w:tc>
      </w:tr>
      <w:tr w:rsidR="00527003" w14:paraId="2E1C51D0" w14:textId="77777777" w:rsidTr="00B37C9B">
        <w:tc>
          <w:tcPr>
            <w:tcW w:w="2448" w:type="dxa"/>
            <w:tcBorders>
              <w:top w:val="nil"/>
              <w:bottom w:val="nil"/>
            </w:tcBorders>
          </w:tcPr>
          <w:p w14:paraId="7F297D18" w14:textId="77777777" w:rsidR="00527003" w:rsidRDefault="00527003" w:rsidP="00B37C9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75B102F8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19" w:type="dxa"/>
            <w:tcBorders>
              <w:top w:val="nil"/>
            </w:tcBorders>
          </w:tcPr>
          <w:p w14:paraId="22CBCAAC" w14:textId="77777777" w:rsidR="00527003" w:rsidRDefault="00527003" w:rsidP="00B37C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F2AF595" w14:textId="1E15FF8F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5" w:author="Ericsson-MH5" w:date="2025-06-09T14:52:00Z" w16du:dateUtc="2025-06-09T12:52:00Z">
              <w:r>
                <w:rPr>
                  <w:lang w:eastAsia="ja-JP"/>
                </w:rPr>
                <w:t xml:space="preserve">, </w:t>
              </w:r>
              <w:r w:rsidRPr="00527003">
                <w:rPr>
                  <w:noProof/>
                </w:rPr>
                <w:t>SCP,</w:t>
              </w:r>
              <w:r>
                <w:rPr>
                  <w:noProof/>
                </w:rPr>
                <w:t xml:space="preserve"> </w:t>
              </w:r>
              <w:r w:rsidRPr="00527003">
                <w:rPr>
                  <w:noProof/>
                </w:rPr>
                <w:t>NRF,</w:t>
              </w:r>
              <w:r>
                <w:rPr>
                  <w:noProof/>
                </w:rPr>
                <w:t xml:space="preserve"> </w:t>
              </w:r>
              <w:r w:rsidRPr="00527003">
                <w:rPr>
                  <w:noProof/>
                </w:rPr>
                <w:t>UDM</w:t>
              </w:r>
            </w:ins>
          </w:p>
        </w:tc>
      </w:tr>
      <w:tr w:rsidR="00527003" w14:paraId="26411818" w14:textId="77777777" w:rsidTr="00B37C9B">
        <w:tc>
          <w:tcPr>
            <w:tcW w:w="2448" w:type="dxa"/>
            <w:tcBorders>
              <w:top w:val="nil"/>
              <w:bottom w:val="nil"/>
            </w:tcBorders>
          </w:tcPr>
          <w:p w14:paraId="0F7B55A2" w14:textId="77777777" w:rsidR="00527003" w:rsidRDefault="00527003" w:rsidP="00B37C9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0990DCC1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19" w:type="dxa"/>
          </w:tcPr>
          <w:p w14:paraId="157194BC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4163A1C0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</w:p>
        </w:tc>
      </w:tr>
      <w:tr w:rsidR="00527003" w14:paraId="664CA269" w14:textId="77777777" w:rsidTr="00B37C9B"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2A46264A" w14:textId="77777777" w:rsidR="00527003" w:rsidRDefault="00527003" w:rsidP="00B37C9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6037A8FE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Transfer</w:t>
            </w:r>
          </w:p>
        </w:tc>
        <w:tc>
          <w:tcPr>
            <w:tcW w:w="1919" w:type="dxa"/>
          </w:tcPr>
          <w:p w14:paraId="525AF662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06AAECD7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</w:t>
            </w:r>
          </w:p>
        </w:tc>
      </w:tr>
      <w:tr w:rsidR="00527003" w14:paraId="161D5D5A" w14:textId="77777777" w:rsidTr="00B37C9B">
        <w:tc>
          <w:tcPr>
            <w:tcW w:w="2448" w:type="dxa"/>
            <w:tcBorders>
              <w:top w:val="single" w:sz="4" w:space="0" w:color="auto"/>
              <w:bottom w:val="nil"/>
            </w:tcBorders>
          </w:tcPr>
          <w:p w14:paraId="24FF79BA" w14:textId="77777777" w:rsidR="00527003" w:rsidRDefault="00527003" w:rsidP="00B37C9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3464" w:type="dxa"/>
          </w:tcPr>
          <w:p w14:paraId="77ED9767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Register</w:t>
            </w:r>
          </w:p>
        </w:tc>
        <w:tc>
          <w:tcPr>
            <w:tcW w:w="1919" w:type="dxa"/>
          </w:tcPr>
          <w:p w14:paraId="70D64B84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681C05F4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527003" w14:paraId="3988E57A" w14:textId="77777777" w:rsidTr="00B37C9B">
        <w:tc>
          <w:tcPr>
            <w:tcW w:w="2448" w:type="dxa"/>
            <w:tcBorders>
              <w:top w:val="nil"/>
              <w:bottom w:val="nil"/>
            </w:tcBorders>
          </w:tcPr>
          <w:p w14:paraId="7F92F4E6" w14:textId="77777777" w:rsidR="00527003" w:rsidRDefault="00527003" w:rsidP="00B37C9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43CA0607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</w:t>
            </w:r>
          </w:p>
        </w:tc>
        <w:tc>
          <w:tcPr>
            <w:tcW w:w="1919" w:type="dxa"/>
          </w:tcPr>
          <w:p w14:paraId="385618BB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59FF7DC5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527003" w14:paraId="6DD744FB" w14:textId="77777777" w:rsidTr="00B37C9B"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53D85D46" w14:textId="77777777" w:rsidR="00527003" w:rsidRDefault="00527003" w:rsidP="00B37C9B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2E7F2C1C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Deregister</w:t>
            </w:r>
          </w:p>
        </w:tc>
        <w:tc>
          <w:tcPr>
            <w:tcW w:w="1919" w:type="dxa"/>
          </w:tcPr>
          <w:p w14:paraId="5FCBF44E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2E682EC7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</w:tbl>
    <w:p w14:paraId="767E5654" w14:textId="77777777" w:rsidR="00527003" w:rsidRDefault="00527003" w:rsidP="00527003">
      <w:pPr>
        <w:rPr>
          <w:lang w:eastAsia="ja-JP"/>
        </w:rPr>
      </w:pPr>
    </w:p>
    <w:p w14:paraId="230157C8" w14:textId="67C2CC2D" w:rsidR="00C66C47" w:rsidRPr="00C66C47" w:rsidRDefault="00527003" w:rsidP="00527003">
      <w:pPr>
        <w:jc w:val="center"/>
        <w:rPr>
          <w:noProof/>
          <w:color w:val="FF0000"/>
          <w:sz w:val="40"/>
          <w:szCs w:val="40"/>
        </w:rPr>
      </w:pPr>
      <w:bookmarkStart w:id="6" w:name="_CR8_2"/>
      <w:bookmarkEnd w:id="6"/>
      <w:r>
        <w:rPr>
          <w:lang w:eastAsia="ja-JP"/>
        </w:rPr>
        <w:t>8</w:t>
      </w:r>
    </w:p>
    <w:p w14:paraId="05915C44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************** </w:t>
      </w:r>
      <w:r>
        <w:rPr>
          <w:noProof/>
          <w:color w:val="FF0000"/>
          <w:sz w:val="40"/>
          <w:szCs w:val="40"/>
        </w:rPr>
        <w:t>2</w:t>
      </w:r>
      <w:r w:rsidRPr="00C66C47">
        <w:rPr>
          <w:noProof/>
          <w:color w:val="FF0000"/>
          <w:sz w:val="40"/>
          <w:szCs w:val="40"/>
          <w:vertAlign w:val="superscript"/>
        </w:rPr>
        <w:t>nd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1357A962" w14:textId="77777777" w:rsidR="00527003" w:rsidRDefault="00527003" w:rsidP="00527003">
      <w:pPr>
        <w:pStyle w:val="Heading2"/>
        <w:rPr>
          <w:lang w:eastAsia="ja-JP"/>
        </w:rPr>
      </w:pPr>
      <w:bookmarkStart w:id="7" w:name="_Toc193706074"/>
      <w:r>
        <w:rPr>
          <w:lang w:eastAsia="ja-JP"/>
        </w:rPr>
        <w:t>9.1</w:t>
      </w:r>
      <w:r>
        <w:rPr>
          <w:lang w:eastAsia="ja-JP"/>
        </w:rPr>
        <w:tab/>
        <w:t>General</w:t>
      </w:r>
      <w:bookmarkEnd w:id="7"/>
    </w:p>
    <w:p w14:paraId="2509D3D8" w14:textId="77777777" w:rsidR="00527003" w:rsidRDefault="00527003" w:rsidP="00527003">
      <w:pPr>
        <w:rPr>
          <w:lang w:eastAsia="ja-JP"/>
        </w:rPr>
      </w:pPr>
      <w:r>
        <w:rPr>
          <w:lang w:eastAsia="ja-JP"/>
        </w:rPr>
        <w:t>Table 9.1-1 shows the MFAF services and MFAF service operations.</w:t>
      </w:r>
    </w:p>
    <w:p w14:paraId="0510C4A3" w14:textId="77777777" w:rsidR="00527003" w:rsidRDefault="00527003" w:rsidP="00527003">
      <w:pPr>
        <w:pStyle w:val="TH"/>
        <w:rPr>
          <w:lang w:eastAsia="ja-JP"/>
        </w:rPr>
      </w:pPr>
      <w:bookmarkStart w:id="8" w:name="_CRTable9_11"/>
      <w:r>
        <w:rPr>
          <w:lang w:eastAsia="ja-JP"/>
        </w:rPr>
        <w:lastRenderedPageBreak/>
        <w:t xml:space="preserve">Table </w:t>
      </w:r>
      <w:bookmarkEnd w:id="8"/>
      <w:r>
        <w:rPr>
          <w:lang w:eastAsia="ja-JP"/>
        </w:rPr>
        <w:t>9.1-1: NF services provided by MFAF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8"/>
        <w:gridCol w:w="3239"/>
        <w:gridCol w:w="1908"/>
        <w:gridCol w:w="1794"/>
      </w:tblGrid>
      <w:tr w:rsidR="00527003" w14:paraId="08BC1458" w14:textId="77777777" w:rsidTr="00B37C9B">
        <w:tc>
          <w:tcPr>
            <w:tcW w:w="2689" w:type="dxa"/>
            <w:tcBorders>
              <w:bottom w:val="single" w:sz="4" w:space="0" w:color="auto"/>
            </w:tcBorders>
          </w:tcPr>
          <w:p w14:paraId="6F545969" w14:textId="77777777" w:rsidR="00527003" w:rsidRDefault="00527003" w:rsidP="00B37C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240" w:type="dxa"/>
          </w:tcPr>
          <w:p w14:paraId="11F6F3D4" w14:textId="77777777" w:rsidR="00527003" w:rsidRDefault="00527003" w:rsidP="00B37C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08" w:type="dxa"/>
          </w:tcPr>
          <w:p w14:paraId="49F4C808" w14:textId="77777777" w:rsidR="00527003" w:rsidRDefault="00527003" w:rsidP="00B37C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794" w:type="dxa"/>
          </w:tcPr>
          <w:p w14:paraId="4EAAC7B4" w14:textId="77777777" w:rsidR="00527003" w:rsidRDefault="00527003" w:rsidP="00B37C9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527003" w14:paraId="4C16C60D" w14:textId="77777777" w:rsidTr="00B37C9B">
        <w:tc>
          <w:tcPr>
            <w:tcW w:w="2689" w:type="dxa"/>
            <w:tcBorders>
              <w:bottom w:val="nil"/>
            </w:tcBorders>
          </w:tcPr>
          <w:p w14:paraId="3265202D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Nmfaf_3daDataManagement</w:t>
            </w:r>
          </w:p>
        </w:tc>
        <w:tc>
          <w:tcPr>
            <w:tcW w:w="3240" w:type="dxa"/>
          </w:tcPr>
          <w:p w14:paraId="6C903EA1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</w:t>
            </w:r>
          </w:p>
        </w:tc>
        <w:tc>
          <w:tcPr>
            <w:tcW w:w="1908" w:type="dxa"/>
          </w:tcPr>
          <w:p w14:paraId="74BF8FFC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7403AD28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 (when hosting DCCF)</w:t>
            </w:r>
          </w:p>
        </w:tc>
      </w:tr>
      <w:tr w:rsidR="00527003" w14:paraId="3B12E780" w14:textId="77777777" w:rsidTr="00B37C9B">
        <w:tc>
          <w:tcPr>
            <w:tcW w:w="2689" w:type="dxa"/>
            <w:tcBorders>
              <w:top w:val="nil"/>
              <w:bottom w:val="single" w:sz="4" w:space="0" w:color="auto"/>
            </w:tcBorders>
          </w:tcPr>
          <w:p w14:paraId="20B8B791" w14:textId="77777777" w:rsidR="00527003" w:rsidRDefault="00527003" w:rsidP="00B37C9B">
            <w:pPr>
              <w:pStyle w:val="TAL"/>
              <w:rPr>
                <w:lang w:eastAsia="ja-JP"/>
              </w:rPr>
            </w:pPr>
          </w:p>
        </w:tc>
        <w:tc>
          <w:tcPr>
            <w:tcW w:w="3240" w:type="dxa"/>
          </w:tcPr>
          <w:p w14:paraId="6966FD28" w14:textId="77777777" w:rsidR="00527003" w:rsidRDefault="00527003" w:rsidP="00B37C9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Deconfigure</w:t>
            </w:r>
            <w:proofErr w:type="spellEnd"/>
          </w:p>
        </w:tc>
        <w:tc>
          <w:tcPr>
            <w:tcW w:w="1908" w:type="dxa"/>
          </w:tcPr>
          <w:p w14:paraId="2F0ACC50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4C4CD84D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 (when hosting DCCF)</w:t>
            </w:r>
          </w:p>
        </w:tc>
      </w:tr>
      <w:tr w:rsidR="00527003" w14:paraId="3CEEF9F9" w14:textId="77777777" w:rsidTr="00B37C9B">
        <w:tc>
          <w:tcPr>
            <w:tcW w:w="2689" w:type="dxa"/>
            <w:tcBorders>
              <w:top w:val="single" w:sz="4" w:space="0" w:color="auto"/>
              <w:bottom w:val="nil"/>
            </w:tcBorders>
          </w:tcPr>
          <w:p w14:paraId="5F47F80F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Nmfaf_3caDataManagement</w:t>
            </w:r>
          </w:p>
        </w:tc>
        <w:tc>
          <w:tcPr>
            <w:tcW w:w="3240" w:type="dxa"/>
          </w:tcPr>
          <w:p w14:paraId="67043A21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08" w:type="dxa"/>
          </w:tcPr>
          <w:p w14:paraId="2836E64C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794" w:type="dxa"/>
          </w:tcPr>
          <w:p w14:paraId="5D2DB112" w14:textId="1CD9806E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9" w:author="Ericsson-MH5" w:date="2025-06-09T14:53:00Z" w16du:dateUtc="2025-06-09T12:53:00Z">
              <w:r>
                <w:rPr>
                  <w:lang w:eastAsia="ja-JP"/>
                </w:rPr>
                <w:t xml:space="preserve">, </w:t>
              </w:r>
              <w:r w:rsidRPr="00527003">
                <w:rPr>
                  <w:noProof/>
                </w:rPr>
                <w:t>SCP,</w:t>
              </w:r>
              <w:r>
                <w:rPr>
                  <w:noProof/>
                </w:rPr>
                <w:t xml:space="preserve"> </w:t>
              </w:r>
              <w:r w:rsidRPr="00527003">
                <w:rPr>
                  <w:noProof/>
                </w:rPr>
                <w:t>NRF,</w:t>
              </w:r>
              <w:r>
                <w:rPr>
                  <w:noProof/>
                </w:rPr>
                <w:t xml:space="preserve"> </w:t>
              </w:r>
              <w:r w:rsidRPr="00527003">
                <w:rPr>
                  <w:noProof/>
                </w:rPr>
                <w:t>UDM</w:t>
              </w:r>
            </w:ins>
          </w:p>
        </w:tc>
      </w:tr>
      <w:tr w:rsidR="00527003" w14:paraId="14D3000E" w14:textId="77777777" w:rsidTr="00B37C9B">
        <w:tc>
          <w:tcPr>
            <w:tcW w:w="2689" w:type="dxa"/>
            <w:tcBorders>
              <w:top w:val="nil"/>
              <w:bottom w:val="single" w:sz="4" w:space="0" w:color="auto"/>
            </w:tcBorders>
          </w:tcPr>
          <w:p w14:paraId="36F897A7" w14:textId="77777777" w:rsidR="00527003" w:rsidRDefault="00527003" w:rsidP="00B37C9B">
            <w:pPr>
              <w:pStyle w:val="TAL"/>
              <w:rPr>
                <w:lang w:eastAsia="ja-JP"/>
              </w:rPr>
            </w:pPr>
          </w:p>
        </w:tc>
        <w:tc>
          <w:tcPr>
            <w:tcW w:w="3240" w:type="dxa"/>
          </w:tcPr>
          <w:p w14:paraId="79DEC578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08" w:type="dxa"/>
          </w:tcPr>
          <w:p w14:paraId="724A8AB2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30B7C37B" w14:textId="5383B999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10" w:author="Ericsson-MH5" w:date="2025-06-09T14:53:00Z" w16du:dateUtc="2025-06-09T12:53:00Z">
              <w:r>
                <w:rPr>
                  <w:lang w:eastAsia="ja-JP"/>
                </w:rPr>
                <w:t xml:space="preserve">, </w:t>
              </w:r>
              <w:r w:rsidRPr="00527003">
                <w:rPr>
                  <w:noProof/>
                </w:rPr>
                <w:t>SCP,</w:t>
              </w:r>
              <w:r>
                <w:rPr>
                  <w:noProof/>
                </w:rPr>
                <w:t xml:space="preserve"> </w:t>
              </w:r>
              <w:r w:rsidRPr="00527003">
                <w:rPr>
                  <w:noProof/>
                </w:rPr>
                <w:t>NRF,</w:t>
              </w:r>
              <w:r>
                <w:rPr>
                  <w:noProof/>
                </w:rPr>
                <w:t xml:space="preserve"> </w:t>
              </w:r>
              <w:r w:rsidRPr="00527003">
                <w:rPr>
                  <w:noProof/>
                </w:rPr>
                <w:t>UDM</w:t>
              </w:r>
            </w:ins>
          </w:p>
        </w:tc>
      </w:tr>
      <w:tr w:rsidR="00527003" w14:paraId="498B313F" w14:textId="77777777" w:rsidTr="00B37C9B"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</w:tcPr>
          <w:p w14:paraId="7DB5DFAA" w14:textId="77777777" w:rsidR="00527003" w:rsidRDefault="00527003" w:rsidP="00B37C9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Nmfaf_ContextManagement</w:t>
            </w:r>
            <w:proofErr w:type="spellEnd"/>
          </w:p>
        </w:tc>
        <w:tc>
          <w:tcPr>
            <w:tcW w:w="3240" w:type="dxa"/>
          </w:tcPr>
          <w:p w14:paraId="45528102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Transfer</w:t>
            </w:r>
          </w:p>
        </w:tc>
        <w:tc>
          <w:tcPr>
            <w:tcW w:w="1908" w:type="dxa"/>
          </w:tcPr>
          <w:p w14:paraId="092BF422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76417DFC" w14:textId="77777777" w:rsidR="00527003" w:rsidRDefault="00527003" w:rsidP="00B37C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MFAF</w:t>
            </w:r>
          </w:p>
        </w:tc>
      </w:tr>
    </w:tbl>
    <w:p w14:paraId="10A5E83D" w14:textId="77777777" w:rsidR="00C66C47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</w:p>
    <w:p w14:paraId="47CB19B7" w14:textId="77777777" w:rsidR="001E41F3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End</w:t>
      </w:r>
      <w:r w:rsidRPr="00C66C47">
        <w:rPr>
          <w:noProof/>
          <w:color w:val="FF0000"/>
          <w:sz w:val="40"/>
          <w:szCs w:val="40"/>
        </w:rPr>
        <w:t xml:space="preserve"> </w:t>
      </w:r>
      <w:r>
        <w:rPr>
          <w:noProof/>
          <w:color w:val="FF0000"/>
          <w:sz w:val="40"/>
          <w:szCs w:val="40"/>
        </w:rPr>
        <w:t xml:space="preserve">of </w:t>
      </w:r>
      <w:r w:rsidRPr="00C66C4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</w:t>
      </w:r>
    </w:p>
    <w:sectPr w:rsidR="001E41F3" w:rsidRPr="00C66C47" w:rsidSect="0086557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83038" w14:textId="77777777" w:rsidR="008E7F3B" w:rsidRDefault="008E7F3B">
      <w:r>
        <w:separator/>
      </w:r>
    </w:p>
  </w:endnote>
  <w:endnote w:type="continuationSeparator" w:id="0">
    <w:p w14:paraId="7D8634E2" w14:textId="77777777" w:rsidR="008E7F3B" w:rsidRDefault="008E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46A1" w14:textId="77777777" w:rsidR="00C417BE" w:rsidRDefault="00C41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03AA6" w14:textId="77777777" w:rsidR="00C417BE" w:rsidRDefault="00C417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6E09" w14:textId="77777777" w:rsidR="00C417BE" w:rsidRDefault="00C41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03C6E" w14:textId="77777777" w:rsidR="008E7F3B" w:rsidRDefault="008E7F3B">
      <w:r>
        <w:separator/>
      </w:r>
    </w:p>
  </w:footnote>
  <w:footnote w:type="continuationSeparator" w:id="0">
    <w:p w14:paraId="5D2A1940" w14:textId="77777777" w:rsidR="008E7F3B" w:rsidRDefault="008E7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F465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968F" w14:textId="77777777" w:rsidR="00C417BE" w:rsidRDefault="00C417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99930" w14:textId="77777777" w:rsidR="00C417BE" w:rsidRDefault="00C417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AE8F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9C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2F4D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H5">
    <w15:presenceInfo w15:providerId="None" w15:userId="Ericsson-MH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B2F"/>
    <w:rsid w:val="00022E4A"/>
    <w:rsid w:val="00070E09"/>
    <w:rsid w:val="000A6394"/>
    <w:rsid w:val="000B7FED"/>
    <w:rsid w:val="000C038A"/>
    <w:rsid w:val="000C6598"/>
    <w:rsid w:val="000D44B3"/>
    <w:rsid w:val="000E1639"/>
    <w:rsid w:val="00145D43"/>
    <w:rsid w:val="00192C46"/>
    <w:rsid w:val="0019450D"/>
    <w:rsid w:val="001A08B3"/>
    <w:rsid w:val="001A7A61"/>
    <w:rsid w:val="001A7B60"/>
    <w:rsid w:val="001B52F0"/>
    <w:rsid w:val="001B7A65"/>
    <w:rsid w:val="001E39E1"/>
    <w:rsid w:val="001E41F3"/>
    <w:rsid w:val="00201EAD"/>
    <w:rsid w:val="00203A49"/>
    <w:rsid w:val="00213B7F"/>
    <w:rsid w:val="00231E14"/>
    <w:rsid w:val="0026004D"/>
    <w:rsid w:val="002640DD"/>
    <w:rsid w:val="00275D12"/>
    <w:rsid w:val="00284FEB"/>
    <w:rsid w:val="002860C4"/>
    <w:rsid w:val="002B5741"/>
    <w:rsid w:val="002C62B8"/>
    <w:rsid w:val="002E472E"/>
    <w:rsid w:val="002F4150"/>
    <w:rsid w:val="002F672C"/>
    <w:rsid w:val="00305409"/>
    <w:rsid w:val="003609EF"/>
    <w:rsid w:val="0036231A"/>
    <w:rsid w:val="00374DD4"/>
    <w:rsid w:val="00390FDC"/>
    <w:rsid w:val="00393A35"/>
    <w:rsid w:val="00395DFA"/>
    <w:rsid w:val="003B35CD"/>
    <w:rsid w:val="003E1A36"/>
    <w:rsid w:val="003F2CAF"/>
    <w:rsid w:val="00410371"/>
    <w:rsid w:val="004242F1"/>
    <w:rsid w:val="004371AE"/>
    <w:rsid w:val="00495812"/>
    <w:rsid w:val="004B75B7"/>
    <w:rsid w:val="005140C0"/>
    <w:rsid w:val="005141D9"/>
    <w:rsid w:val="0051580D"/>
    <w:rsid w:val="00527003"/>
    <w:rsid w:val="00547111"/>
    <w:rsid w:val="00574C85"/>
    <w:rsid w:val="00586F9D"/>
    <w:rsid w:val="00592D74"/>
    <w:rsid w:val="005E2C44"/>
    <w:rsid w:val="005F73A8"/>
    <w:rsid w:val="00621188"/>
    <w:rsid w:val="006257ED"/>
    <w:rsid w:val="006414C6"/>
    <w:rsid w:val="00653DE4"/>
    <w:rsid w:val="00665C47"/>
    <w:rsid w:val="006803B3"/>
    <w:rsid w:val="00695808"/>
    <w:rsid w:val="006B46FB"/>
    <w:rsid w:val="006E21FB"/>
    <w:rsid w:val="0070424D"/>
    <w:rsid w:val="00792342"/>
    <w:rsid w:val="007977A8"/>
    <w:rsid w:val="007A021E"/>
    <w:rsid w:val="007B2C64"/>
    <w:rsid w:val="007B4C63"/>
    <w:rsid w:val="007B512A"/>
    <w:rsid w:val="007C2097"/>
    <w:rsid w:val="007D6A07"/>
    <w:rsid w:val="007E1853"/>
    <w:rsid w:val="007F2390"/>
    <w:rsid w:val="007F7259"/>
    <w:rsid w:val="008040A8"/>
    <w:rsid w:val="0082438B"/>
    <w:rsid w:val="008279FA"/>
    <w:rsid w:val="008626E7"/>
    <w:rsid w:val="00865573"/>
    <w:rsid w:val="00870EE7"/>
    <w:rsid w:val="008863B9"/>
    <w:rsid w:val="008A45A6"/>
    <w:rsid w:val="008D3CCC"/>
    <w:rsid w:val="008E7F3B"/>
    <w:rsid w:val="008F3789"/>
    <w:rsid w:val="008F686C"/>
    <w:rsid w:val="0090026C"/>
    <w:rsid w:val="00901703"/>
    <w:rsid w:val="009148DE"/>
    <w:rsid w:val="00936552"/>
    <w:rsid w:val="00941E30"/>
    <w:rsid w:val="009777D9"/>
    <w:rsid w:val="00991B88"/>
    <w:rsid w:val="009A5753"/>
    <w:rsid w:val="009A579D"/>
    <w:rsid w:val="009D0770"/>
    <w:rsid w:val="009E3297"/>
    <w:rsid w:val="009F734F"/>
    <w:rsid w:val="00A229A7"/>
    <w:rsid w:val="00A246B6"/>
    <w:rsid w:val="00A47E70"/>
    <w:rsid w:val="00A50CF0"/>
    <w:rsid w:val="00A7671C"/>
    <w:rsid w:val="00AA2CBC"/>
    <w:rsid w:val="00AC0836"/>
    <w:rsid w:val="00AC5820"/>
    <w:rsid w:val="00AD1CD8"/>
    <w:rsid w:val="00B16284"/>
    <w:rsid w:val="00B22B70"/>
    <w:rsid w:val="00B258BB"/>
    <w:rsid w:val="00B32EE8"/>
    <w:rsid w:val="00B67B97"/>
    <w:rsid w:val="00B968C8"/>
    <w:rsid w:val="00BA0C60"/>
    <w:rsid w:val="00BA3EC5"/>
    <w:rsid w:val="00BA51D9"/>
    <w:rsid w:val="00BB5DFC"/>
    <w:rsid w:val="00BD279D"/>
    <w:rsid w:val="00BD6BB8"/>
    <w:rsid w:val="00C1179F"/>
    <w:rsid w:val="00C202EF"/>
    <w:rsid w:val="00C21B2F"/>
    <w:rsid w:val="00C417BE"/>
    <w:rsid w:val="00C66BA2"/>
    <w:rsid w:val="00C66C47"/>
    <w:rsid w:val="00C870F6"/>
    <w:rsid w:val="00C95985"/>
    <w:rsid w:val="00CB1495"/>
    <w:rsid w:val="00CC5026"/>
    <w:rsid w:val="00CC68D0"/>
    <w:rsid w:val="00CF094B"/>
    <w:rsid w:val="00D03F9A"/>
    <w:rsid w:val="00D06D51"/>
    <w:rsid w:val="00D111E1"/>
    <w:rsid w:val="00D24991"/>
    <w:rsid w:val="00D50255"/>
    <w:rsid w:val="00D6477D"/>
    <w:rsid w:val="00D66520"/>
    <w:rsid w:val="00D84AE9"/>
    <w:rsid w:val="00D9124E"/>
    <w:rsid w:val="00DD7469"/>
    <w:rsid w:val="00DE34CF"/>
    <w:rsid w:val="00E13F3D"/>
    <w:rsid w:val="00E34898"/>
    <w:rsid w:val="00E46A16"/>
    <w:rsid w:val="00EB09B7"/>
    <w:rsid w:val="00EE0CC3"/>
    <w:rsid w:val="00EE7D7C"/>
    <w:rsid w:val="00F134FA"/>
    <w:rsid w:val="00F25D98"/>
    <w:rsid w:val="00F300FB"/>
    <w:rsid w:val="00F82575"/>
    <w:rsid w:val="00FB6386"/>
    <w:rsid w:val="00FE234F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44A04B"/>
  <w15:docId w15:val="{F6C9DA59-FA97-2D4F-A278-A4F6B962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527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2700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270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700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27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txcoke/Library/Group%20Containers/UBF8T346G9.Office/User%20Content.localized/Templates.localized/SA2_170_CR_templa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06FFE9-DEE3-4153-A7D4-41BA3732A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EB204D-F956-41B7-A9E9-9A43903AAB6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256EA215-0FC3-4B19-8E77-C0F52C2BBC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SA2_170_CR_template.dotx</Template>
  <TotalTime>2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Ericsson-MH5</dc:creator>
  <cp:keywords/>
  <cp:lastModifiedBy>Ericsson-MH6</cp:lastModifiedBy>
  <cp:revision>4</cp:revision>
  <cp:lastPrinted>1899-12-31T23:00:00Z</cp:lastPrinted>
  <dcterms:created xsi:type="dcterms:W3CDTF">2025-08-15T08:08:00Z</dcterms:created>
  <dcterms:modified xsi:type="dcterms:W3CDTF">2025-08-15T08:27:00Z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